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6133AD" w14:textId="77777777" w:rsidR="00D25B2E" w:rsidRDefault="00D25B2E" w:rsidP="00D25B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JONESSON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550847C4" w14:textId="77777777" w:rsidR="00D25B2E" w:rsidRDefault="00D25B2E" w:rsidP="00D25B2E">
      <w:pPr>
        <w:pStyle w:val="NoSpacing"/>
        <w:rPr>
          <w:rFonts w:cs="Times New Roman"/>
          <w:szCs w:val="24"/>
        </w:rPr>
      </w:pPr>
    </w:p>
    <w:p w14:paraId="39B614D4" w14:textId="77777777" w:rsidR="00D25B2E" w:rsidRDefault="00D25B2E" w:rsidP="00D25B2E">
      <w:pPr>
        <w:pStyle w:val="NoSpacing"/>
        <w:rPr>
          <w:rFonts w:cs="Times New Roman"/>
          <w:szCs w:val="24"/>
        </w:rPr>
      </w:pPr>
    </w:p>
    <w:p w14:paraId="1949CEB4" w14:textId="77777777" w:rsidR="00D25B2E" w:rsidRDefault="00D25B2E" w:rsidP="00D25B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Apr.1413</w:t>
      </w:r>
      <w:r>
        <w:rPr>
          <w:rFonts w:cs="Times New Roman"/>
          <w:szCs w:val="24"/>
        </w:rPr>
        <w:tab/>
        <w:t xml:space="preserve">He and Robert </w:t>
      </w:r>
      <w:proofErr w:type="spellStart"/>
      <w:r>
        <w:rPr>
          <w:rFonts w:cs="Times New Roman"/>
          <w:szCs w:val="24"/>
        </w:rPr>
        <w:t>Hebbourne</w:t>
      </w:r>
      <w:proofErr w:type="spellEnd"/>
      <w:r>
        <w:rPr>
          <w:rFonts w:cs="Times New Roman"/>
          <w:szCs w:val="24"/>
        </w:rPr>
        <w:t xml:space="preserve">(q.v.) were appointed to levy and collect in person </w:t>
      </w:r>
    </w:p>
    <w:p w14:paraId="3F8B8005" w14:textId="77777777" w:rsidR="00D25B2E" w:rsidRDefault="00D25B2E" w:rsidP="00D25B2E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the customs in the port of Newcastle-upon-Tyne and all adjacent ports and places.</w:t>
      </w:r>
    </w:p>
    <w:p w14:paraId="65BB153C" w14:textId="77777777" w:rsidR="00D25B2E" w:rsidRDefault="00D25B2E" w:rsidP="00D25B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1413-22 p.4)</w:t>
      </w:r>
    </w:p>
    <w:p w14:paraId="552A7B55" w14:textId="77777777" w:rsidR="00D25B2E" w:rsidRDefault="00D25B2E" w:rsidP="00D25B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59CA523B" w14:textId="77777777" w:rsidR="00D25B2E" w:rsidRDefault="00D25B2E" w:rsidP="00D25B2E">
      <w:pPr>
        <w:pStyle w:val="NoSpacing"/>
        <w:rPr>
          <w:rFonts w:cs="Times New Roman"/>
          <w:szCs w:val="24"/>
        </w:rPr>
      </w:pPr>
    </w:p>
    <w:p w14:paraId="41C17FEB" w14:textId="77777777" w:rsidR="00D25B2E" w:rsidRDefault="00D25B2E" w:rsidP="00D25B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5336C6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D354CD" w14:textId="77777777" w:rsidR="00D25B2E" w:rsidRDefault="00D25B2E" w:rsidP="009139A6">
      <w:r>
        <w:separator/>
      </w:r>
    </w:p>
  </w:endnote>
  <w:endnote w:type="continuationSeparator" w:id="0">
    <w:p w14:paraId="2A108FA3" w14:textId="77777777" w:rsidR="00D25B2E" w:rsidRDefault="00D25B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8AD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C70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E96D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DEC1B" w14:textId="77777777" w:rsidR="00D25B2E" w:rsidRDefault="00D25B2E" w:rsidP="009139A6">
      <w:r>
        <w:separator/>
      </w:r>
    </w:p>
  </w:footnote>
  <w:footnote w:type="continuationSeparator" w:id="0">
    <w:p w14:paraId="7B690597" w14:textId="77777777" w:rsidR="00D25B2E" w:rsidRDefault="00D25B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BA8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492B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AB5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2E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5B2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ABBCA"/>
  <w15:chartTrackingRefBased/>
  <w15:docId w15:val="{034DBEC4-A4F4-45F8-B029-97EA6ED7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2024-07-07T15:05:00Z</dcterms:created>
  <dcterms:modified xsi:type="dcterms:W3CDTF">2024-07-07T15:05:00Z</dcterms:modified>
</cp:coreProperties>
</file>